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FBBE9" w14:textId="300D80E6" w:rsidR="00615497" w:rsidRDefault="00615497" w:rsidP="0061549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KEBIL</w:t>
      </w:r>
      <w:r w:rsidR="004E14DB">
        <w:rPr>
          <w:rFonts w:eastAsia="Times New Roman" w:cs="Times New Roman"/>
          <w:szCs w:val="24"/>
          <w:u w:val="single"/>
        </w:rPr>
        <w:t>L (KEBEELL)</w:t>
      </w:r>
      <w:r>
        <w:rPr>
          <w:rFonts w:eastAsia="Times New Roman" w:cs="Times New Roman"/>
          <w:szCs w:val="24"/>
        </w:rPr>
        <w:t xml:space="preserve">     (fl.1493)</w:t>
      </w:r>
    </w:p>
    <w:p w14:paraId="0D88C2FF" w14:textId="77777777" w:rsidR="00615497" w:rsidRDefault="00615497" w:rsidP="00615497">
      <w:pPr>
        <w:pStyle w:val="NoSpacing"/>
        <w:rPr>
          <w:rFonts w:eastAsia="Times New Roman" w:cs="Times New Roman"/>
          <w:szCs w:val="24"/>
        </w:rPr>
      </w:pPr>
    </w:p>
    <w:p w14:paraId="52AD72F3" w14:textId="77777777" w:rsidR="00615497" w:rsidRDefault="00615497" w:rsidP="00615497">
      <w:pPr>
        <w:pStyle w:val="NoSpacing"/>
        <w:rPr>
          <w:rFonts w:eastAsia="Times New Roman" w:cs="Times New Roman"/>
          <w:szCs w:val="24"/>
        </w:rPr>
      </w:pPr>
    </w:p>
    <w:p w14:paraId="5B19C895" w14:textId="77777777" w:rsidR="004E14DB" w:rsidRDefault="004E14DB" w:rsidP="004E14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Dec.1486</w:t>
      </w:r>
      <w:r>
        <w:rPr>
          <w:rFonts w:cs="Times New Roman"/>
          <w:szCs w:val="24"/>
        </w:rPr>
        <w:tab/>
        <w:t>He was on a commission to deliver Leicester gaol.</w:t>
      </w:r>
    </w:p>
    <w:p w14:paraId="2FAEAC6E" w14:textId="0CAA97C1" w:rsidR="004E14DB" w:rsidRPr="004E14DB" w:rsidRDefault="004E14DB" w:rsidP="006154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(C.P.R.1485-94 p.164)</w:t>
      </w:r>
    </w:p>
    <w:p w14:paraId="631FA499" w14:textId="77777777" w:rsidR="00615497" w:rsidRDefault="00615497" w:rsidP="0061549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Sep.1493</w:t>
      </w:r>
      <w:r>
        <w:rPr>
          <w:rFonts w:eastAsia="Times New Roman" w:cs="Times New Roman"/>
          <w:szCs w:val="24"/>
        </w:rPr>
        <w:tab/>
        <w:t>He was on a commission to deliver Leicester gaol.</w:t>
      </w:r>
    </w:p>
    <w:p w14:paraId="4FFA76FE" w14:textId="77777777" w:rsidR="00615497" w:rsidRDefault="00615497" w:rsidP="0061549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(C.P.R. 1485-95 p.475)</w:t>
      </w:r>
    </w:p>
    <w:p w14:paraId="56B3E050" w14:textId="77777777" w:rsidR="00615497" w:rsidRDefault="00615497" w:rsidP="00615497">
      <w:pPr>
        <w:pStyle w:val="NoSpacing"/>
        <w:rPr>
          <w:rFonts w:eastAsia="Times New Roman" w:cs="Times New Roman"/>
          <w:szCs w:val="24"/>
        </w:rPr>
      </w:pPr>
    </w:p>
    <w:p w14:paraId="4DB1486F" w14:textId="77777777" w:rsidR="00615497" w:rsidRDefault="00615497" w:rsidP="00615497">
      <w:pPr>
        <w:pStyle w:val="NoSpacing"/>
        <w:rPr>
          <w:rFonts w:eastAsia="Times New Roman" w:cs="Times New Roman"/>
          <w:szCs w:val="24"/>
        </w:rPr>
      </w:pPr>
    </w:p>
    <w:p w14:paraId="2534AF54" w14:textId="77777777" w:rsidR="00615497" w:rsidRDefault="00615497" w:rsidP="0061549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December 2024</w:t>
      </w:r>
    </w:p>
    <w:p w14:paraId="329E2C29" w14:textId="037A4A9C" w:rsidR="004E14DB" w:rsidRDefault="004E14DB" w:rsidP="0061549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May 2025</w:t>
      </w:r>
    </w:p>
    <w:p w14:paraId="2B34F9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DE5A9" w14:textId="77777777" w:rsidR="00C968F1" w:rsidRDefault="00C968F1" w:rsidP="009139A6">
      <w:r>
        <w:separator/>
      </w:r>
    </w:p>
  </w:endnote>
  <w:endnote w:type="continuationSeparator" w:id="0">
    <w:p w14:paraId="3C289938" w14:textId="77777777" w:rsidR="00C968F1" w:rsidRDefault="00C968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EFC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70E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BFD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ABDD3" w14:textId="77777777" w:rsidR="00C968F1" w:rsidRDefault="00C968F1" w:rsidP="009139A6">
      <w:r>
        <w:separator/>
      </w:r>
    </w:p>
  </w:footnote>
  <w:footnote w:type="continuationSeparator" w:id="0">
    <w:p w14:paraId="433DE333" w14:textId="77777777" w:rsidR="00C968F1" w:rsidRDefault="00C968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67A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EC7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97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497"/>
    <w:rsid w:val="000666E0"/>
    <w:rsid w:val="002510B7"/>
    <w:rsid w:val="00270799"/>
    <w:rsid w:val="002E5A01"/>
    <w:rsid w:val="004E14DB"/>
    <w:rsid w:val="005C130B"/>
    <w:rsid w:val="0061549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968F1"/>
    <w:rsid w:val="00CB4ED9"/>
    <w:rsid w:val="00E61DA6"/>
    <w:rsid w:val="00EB3209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8669D"/>
  <w15:chartTrackingRefBased/>
  <w15:docId w15:val="{F3118881-F611-4B64-86F1-6F930F24D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2024-12-14T19:20:00Z</dcterms:created>
  <dcterms:modified xsi:type="dcterms:W3CDTF">2025-05-18T06:43:00Z</dcterms:modified>
</cp:coreProperties>
</file>